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F3" w:rsidRPr="0094416A" w:rsidRDefault="007E5DF3">
      <w:pPr>
        <w:widowControl/>
        <w:jc w:val="center"/>
        <w:rPr>
          <w:rFonts w:ascii="FZXiaoBiaoSong-B05S" w:hAnsi="FZXiaoBiaoSong-B05S" w:cs="FZXiaoBiaoSong-B05S"/>
          <w:b/>
          <w:bCs/>
          <w:color w:val="000000"/>
          <w:kern w:val="0"/>
          <w:sz w:val="40"/>
          <w:szCs w:val="40"/>
        </w:rPr>
      </w:pPr>
      <w:bookmarkStart w:id="0" w:name="_Hlk55479850"/>
      <w:r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北京市</w:t>
      </w:r>
      <w:r>
        <w:rPr>
          <w:rFonts w:ascii="FZXiaoBiaoSong-B05S" w:hAnsi="FZXiaoBiaoSong-B05S" w:cs="宋体" w:hint="eastAsia"/>
          <w:b/>
          <w:bCs/>
          <w:color w:val="000000"/>
          <w:kern w:val="0"/>
          <w:sz w:val="40"/>
          <w:szCs w:val="40"/>
        </w:rPr>
        <w:t>中小学生电子与信息创意活动</w:t>
      </w:r>
    </w:p>
    <w:bookmarkEnd w:id="0"/>
    <w:p w:rsidR="007E5DF3" w:rsidRPr="0094416A" w:rsidRDefault="007E5DF3" w:rsidP="0094416A">
      <w:pPr>
        <w:widowControl/>
        <w:jc w:val="center"/>
        <w:rPr>
          <w:rFonts w:ascii="FZXiaoBiaoSong-B05S" w:eastAsia="Times New Roman" w:hAnsi="FZXiaoBiaoSong-B05S" w:cs="Times New Roman"/>
          <w:b/>
          <w:bCs/>
          <w:color w:val="000000"/>
          <w:kern w:val="0"/>
          <w:sz w:val="40"/>
          <w:szCs w:val="40"/>
        </w:rPr>
      </w:pPr>
      <w:r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疫情防控承诺书</w:t>
      </w:r>
    </w:p>
    <w:p w:rsidR="007E5DF3" w:rsidRDefault="007E5DF3" w:rsidP="00B33B9D">
      <w:pPr>
        <w:widowControl/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根据</w:t>
      </w:r>
      <w:r w:rsidRPr="0094416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北京市人民政府和北京市教育委员会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</w:t>
      </w:r>
      <w:r w:rsidRPr="0094416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对新型冠状病毒感染的肺炎疫情防控工作部署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</w:t>
      </w:r>
      <w:r w:rsidRPr="0094416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北京市中小学生电子与信息创意活动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将严格落实“新冠肺炎”疫情防控工作的相关要求。遵循“安全重于泰山，生命高于一切”的指导思想，坚持“安全第一，预防为主”的方针，进一步明确责任，确保国家、集体财产及师生安全。</w:t>
      </w:r>
    </w:p>
    <w:p w:rsidR="007E5DF3" w:rsidRPr="0065189C" w:rsidRDefault="007E5DF3" w:rsidP="00B33B9D">
      <w:pPr>
        <w:widowControl/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请参与</w:t>
      </w:r>
      <w:r w:rsidRPr="0094416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北京市中小学生电子与信息创意活动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的各位领队及学生，自觉遵守新冠肺炎疫情防控的各项管理规定，对自己负责，对他人负责，承担疫情防控社会责任。请各领队教师郑重作出如下承诺：</w:t>
      </w:r>
    </w:p>
    <w:p w:rsidR="007E5DF3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各领队老师统计参与活动的所有老师、学生，在活动</w:t>
      </w:r>
      <w:r w:rsidRPr="0065189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前</w:t>
      </w:r>
      <w:r w:rsidRPr="0065189C">
        <w:rPr>
          <w:rFonts w:ascii="仿宋" w:eastAsia="仿宋" w:hAnsi="仿宋" w:cs="仿宋"/>
          <w:color w:val="000000"/>
          <w:kern w:val="0"/>
          <w:sz w:val="28"/>
          <w:szCs w:val="28"/>
        </w:rPr>
        <w:t>14</w:t>
      </w:r>
      <w:r w:rsidRPr="0065189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天内行程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。</w:t>
      </w:r>
      <w:r w:rsidRPr="0065189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有无到访疫情高危地区，有无接触新冠肺炎病例、疑似病例，有无出现体温异常等，存在上述情况者均不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可</w:t>
      </w:r>
      <w:r w:rsidRPr="0065189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参与此次活动。</w:t>
      </w:r>
    </w:p>
    <w:p w:rsidR="007E5DF3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入场时，主动配合工作人员扫描师生本人健康通行码“绿码”，并测量体温（≤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37.3</w:t>
      </w:r>
      <w:bookmarkStart w:id="1" w:name="_GoBack"/>
      <w:bookmarkEnd w:id="1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℃），合格后方可进入比赛场地。家长不可进入比赛场地。</w:t>
      </w:r>
    </w:p>
    <w:p w:rsidR="007E5DF3" w:rsidRPr="006F08F3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活动中所有人员，全程佩戴口罩。（请自备备用口罩及消毒纸巾）并做到不聚集，不扎堆。</w:t>
      </w:r>
    </w:p>
    <w:p w:rsidR="007E5DF3" w:rsidRPr="0065189C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活动期间，有发烧、发热症状或身体不适的情况，及时向领队老师、场地裁判或工作人员报告，并服从相关工作人员安排。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</w:t>
      </w:r>
    </w:p>
    <w:p w:rsidR="007E5DF3" w:rsidRPr="0065189C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认真学习防控知识，做好个人防护。不听信谣言，不散布谣言。</w:t>
      </w:r>
      <w:r w:rsidRPr="0065189C"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</w:t>
      </w:r>
    </w:p>
    <w:p w:rsidR="007E5DF3" w:rsidRPr="0065189C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配合活动主办方、执行方做好疫情追溯工作。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</w:t>
      </w:r>
    </w:p>
    <w:p w:rsidR="007E5DF3" w:rsidRPr="006F08F3" w:rsidRDefault="007E5DF3" w:rsidP="00B33B9D">
      <w:pPr>
        <w:widowControl/>
        <w:numPr>
          <w:ilvl w:val="0"/>
          <w:numId w:val="1"/>
        </w:numPr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配合活动主办方、执行方的管理，遵守比赛场馆内的各项规定。</w:t>
      </w:r>
    </w:p>
    <w:p w:rsidR="007E5DF3" w:rsidRDefault="007E5DF3" w:rsidP="00B33B9D">
      <w:pPr>
        <w:widowControl/>
        <w:spacing w:line="560" w:lineRule="exact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参与活动学校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/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单位（盖章）：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</w:t>
      </w:r>
    </w:p>
    <w:p w:rsidR="007E5DF3" w:rsidRDefault="007E5DF3" w:rsidP="00B33B9D">
      <w:pPr>
        <w:widowControl/>
        <w:spacing w:line="560" w:lineRule="exact"/>
        <w:jc w:val="left"/>
        <w:rPr>
          <w:rFonts w:cs="Times New Roman"/>
          <w:sz w:val="20"/>
          <w:szCs w:val="20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承诺人（签字）：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</w:t>
      </w:r>
      <w:r>
        <w:rPr>
          <w:sz w:val="20"/>
          <w:szCs w:val="20"/>
        </w:rPr>
        <w:t xml:space="preserve">                         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联系电话：</w:t>
      </w:r>
    </w:p>
    <w:p w:rsidR="007E5DF3" w:rsidRDefault="007E5DF3" w:rsidP="00B33B9D">
      <w:pPr>
        <w:widowControl/>
        <w:spacing w:line="560" w:lineRule="exact"/>
        <w:jc w:val="left"/>
        <w:rPr>
          <w:rFonts w:cs="Times New Roman"/>
          <w:sz w:val="20"/>
          <w:szCs w:val="20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       2020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sectPr w:rsidR="007E5DF3" w:rsidSect="00B33B9D">
      <w:pgSz w:w="11906" w:h="16838"/>
      <w:pgMar w:top="1246" w:right="1080" w:bottom="678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DF3" w:rsidRDefault="007E5DF3" w:rsidP="0094416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E5DF3" w:rsidRDefault="007E5DF3" w:rsidP="0094416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ZXiaoBiaoSong-B05S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DF3" w:rsidRDefault="007E5DF3" w:rsidP="0094416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E5DF3" w:rsidRDefault="007E5DF3" w:rsidP="0094416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F745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6AA"/>
    <w:rsid w:val="00291410"/>
    <w:rsid w:val="00312FD3"/>
    <w:rsid w:val="005C56AA"/>
    <w:rsid w:val="00632CCD"/>
    <w:rsid w:val="0065189C"/>
    <w:rsid w:val="006F08F3"/>
    <w:rsid w:val="007E5DF3"/>
    <w:rsid w:val="00816D53"/>
    <w:rsid w:val="0094416A"/>
    <w:rsid w:val="00B33B9D"/>
    <w:rsid w:val="00D02891"/>
    <w:rsid w:val="00EA515A"/>
    <w:rsid w:val="0BAD6E0B"/>
    <w:rsid w:val="420E40BC"/>
    <w:rsid w:val="6A04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1410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4416A"/>
    <w:rPr>
      <w:rFonts w:ascii="Calibri" w:hAnsi="Calibri" w:cs="Calibri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44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416A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107</Words>
  <Characters>611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goalong</cp:lastModifiedBy>
  <cp:revision>4</cp:revision>
  <cp:lastPrinted>2020-09-29T01:55:00Z</cp:lastPrinted>
  <dcterms:created xsi:type="dcterms:W3CDTF">2020-11-05T07:06:00Z</dcterms:created>
  <dcterms:modified xsi:type="dcterms:W3CDTF">2020-11-08T03:31:00Z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2052-11.1.0.9905</vt:lpwstr>
  </property>
</Properties>
</file>