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425" w:rsidRDefault="007A3425">
      <w:pPr>
        <w:pStyle w:val="TOC1"/>
        <w:jc w:val="center"/>
        <w:rPr>
          <w:rFonts w:ascii="宋体"/>
          <w:b/>
          <w:bCs/>
          <w:color w:val="FF0000"/>
          <w:sz w:val="84"/>
          <w:szCs w:val="84"/>
        </w:rPr>
      </w:pPr>
      <w:r>
        <w:rPr>
          <w:rFonts w:ascii="宋体" w:hAnsi="宋体" w:cs="宋体" w:hint="eastAsia"/>
          <w:b/>
          <w:bCs/>
          <w:color w:val="FF0000"/>
          <w:sz w:val="84"/>
          <w:szCs w:val="84"/>
        </w:rPr>
        <w:t>北京学生活动管理中心</w:t>
      </w:r>
    </w:p>
    <w:p w:rsidR="007A3425" w:rsidRDefault="007A3425">
      <w:pPr>
        <w:pStyle w:val="TOC1"/>
        <w:spacing w:line="560" w:lineRule="exact"/>
        <w:rPr>
          <w:rFonts w:ascii="方正小标宋简体" w:eastAsia="方正小标宋简体" w:hAnsi="宋体"/>
          <w:sz w:val="44"/>
          <w:szCs w:val="44"/>
        </w:rPr>
      </w:pPr>
      <w:r>
        <w:rPr>
          <w:noProof/>
        </w:rPr>
        <w:pict>
          <v:line id="直线 2" o:spid="_x0000_s1026" style="position:absolute;left:0;text-align:left;z-index:251658240;visibility:visible" from="19.2pt,4.5pt" to="451.2pt,4.5pt" strokecolor="red" strokeweight="2.25pt"/>
        </w:pict>
      </w:r>
    </w:p>
    <w:p w:rsidR="007A3425" w:rsidRPr="00442FA6" w:rsidRDefault="007A3425" w:rsidP="00442FA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42FA6">
        <w:rPr>
          <w:rFonts w:ascii="方正小标宋简体" w:eastAsia="方正小标宋简体" w:cs="方正小标宋简体" w:hint="eastAsia"/>
          <w:sz w:val="44"/>
          <w:szCs w:val="44"/>
        </w:rPr>
        <w:t>关于举办</w:t>
      </w:r>
      <w:r w:rsidRPr="00442FA6">
        <w:rPr>
          <w:rFonts w:ascii="方正小标宋简体" w:eastAsia="方正小标宋简体" w:cs="方正小标宋简体"/>
          <w:sz w:val="44"/>
          <w:szCs w:val="44"/>
        </w:rPr>
        <w:t>20</w:t>
      </w:r>
      <w:r>
        <w:rPr>
          <w:rFonts w:ascii="方正小标宋简体" w:eastAsia="方正小标宋简体" w:cs="方正小标宋简体"/>
          <w:sz w:val="44"/>
          <w:szCs w:val="44"/>
        </w:rPr>
        <w:t>20</w:t>
      </w:r>
      <w:r w:rsidRPr="00442FA6">
        <w:rPr>
          <w:rFonts w:ascii="方正小标宋简体" w:eastAsia="方正小标宋简体" w:cs="方正小标宋简体" w:hint="eastAsia"/>
          <w:sz w:val="44"/>
          <w:szCs w:val="44"/>
        </w:rPr>
        <w:t>年北京市中小学生</w:t>
      </w:r>
    </w:p>
    <w:p w:rsidR="007A3425" w:rsidRPr="00442FA6" w:rsidRDefault="007A3425" w:rsidP="00442FA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442FA6">
        <w:rPr>
          <w:rFonts w:ascii="方正小标宋简体" w:eastAsia="方正小标宋简体" w:cs="方正小标宋简体" w:hint="eastAsia"/>
          <w:sz w:val="44"/>
          <w:szCs w:val="44"/>
        </w:rPr>
        <w:t>电子与信息创意实践活动的通知</w:t>
      </w:r>
    </w:p>
    <w:p w:rsidR="007A3425" w:rsidRDefault="007A3425">
      <w:pPr>
        <w:shd w:val="clear" w:color="auto" w:fill="FFFFFF"/>
        <w:snapToGrid w:val="0"/>
        <w:spacing w:line="360" w:lineRule="auto"/>
        <w:jc w:val="left"/>
        <w:rPr>
          <w:rFonts w:ascii="??_GB2312" w:eastAsia="Times New Roman" w:hAnsi="宋体"/>
          <w:color w:val="343434"/>
          <w:kern w:val="0"/>
          <w:sz w:val="32"/>
          <w:szCs w:val="32"/>
        </w:rPr>
      </w:pPr>
    </w:p>
    <w:p w:rsidR="007A3425" w:rsidRPr="00442FA6" w:rsidRDefault="007A3425" w:rsidP="00442FA6">
      <w:pPr>
        <w:rPr>
          <w:rFonts w:ascii="仿宋_GB2312" w:eastAsia="仿宋_GB2312"/>
          <w:sz w:val="32"/>
          <w:szCs w:val="32"/>
        </w:rPr>
      </w:pPr>
      <w:r w:rsidRPr="00442FA6">
        <w:rPr>
          <w:rFonts w:ascii="仿宋_GB2312" w:eastAsia="仿宋_GB2312" w:cs="仿宋_GB2312" w:hint="eastAsia"/>
          <w:sz w:val="32"/>
          <w:szCs w:val="32"/>
        </w:rPr>
        <w:t>各区教委体美科、校外办：</w:t>
      </w:r>
    </w:p>
    <w:p w:rsidR="007A3425" w:rsidRPr="00442FA6" w:rsidRDefault="007A3425" w:rsidP="00442FA6">
      <w:pPr>
        <w:ind w:firstLine="645"/>
        <w:rPr>
          <w:rFonts w:ascii="仿宋_GB2312" w:eastAsia="仿宋_GB2312"/>
          <w:sz w:val="32"/>
          <w:szCs w:val="32"/>
        </w:rPr>
      </w:pPr>
      <w:r w:rsidRPr="00442FA6">
        <w:rPr>
          <w:rFonts w:ascii="仿宋_GB2312" w:eastAsia="仿宋_GB2312" w:cs="仿宋_GB2312" w:hint="eastAsia"/>
          <w:sz w:val="32"/>
          <w:szCs w:val="32"/>
        </w:rPr>
        <w:t>为贯彻落实国务院颁布的《全民科学素质计划纲要》和《北京市中长期教育改革和发展规划纲要（</w:t>
      </w:r>
      <w:r w:rsidRPr="00442FA6">
        <w:rPr>
          <w:rFonts w:ascii="仿宋_GB2312" w:eastAsia="仿宋_GB2312" w:cs="仿宋_GB2312"/>
          <w:sz w:val="32"/>
          <w:szCs w:val="32"/>
        </w:rPr>
        <w:t>2010-2020</w:t>
      </w:r>
      <w:r w:rsidRPr="00442FA6">
        <w:rPr>
          <w:rFonts w:ascii="仿宋_GB2312" w:eastAsia="仿宋_GB2312" w:cs="仿宋_GB2312" w:hint="eastAsia"/>
          <w:sz w:val="32"/>
          <w:szCs w:val="32"/>
        </w:rPr>
        <w:t>年）》的相关要求，培养和提高青少年的实践能力和创新能力，全面提升青少年的科学与技术素养，北京市教育委员会决定在第三十</w:t>
      </w:r>
      <w:r>
        <w:rPr>
          <w:rFonts w:ascii="仿宋_GB2312" w:eastAsia="仿宋_GB2312" w:cs="仿宋_GB2312" w:hint="eastAsia"/>
          <w:sz w:val="32"/>
          <w:szCs w:val="32"/>
        </w:rPr>
        <w:t>八</w:t>
      </w:r>
      <w:r w:rsidRPr="00442FA6">
        <w:rPr>
          <w:rFonts w:ascii="仿宋_GB2312" w:eastAsia="仿宋_GB2312" w:cs="仿宋_GB2312" w:hint="eastAsia"/>
          <w:sz w:val="32"/>
          <w:szCs w:val="32"/>
        </w:rPr>
        <w:t>届北京学生科技节期间举办</w:t>
      </w:r>
      <w:r w:rsidRPr="00442FA6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/>
          <w:sz w:val="32"/>
          <w:szCs w:val="32"/>
        </w:rPr>
        <w:t>20</w:t>
      </w:r>
      <w:r w:rsidRPr="00442FA6">
        <w:rPr>
          <w:rFonts w:ascii="仿宋_GB2312" w:eastAsia="仿宋_GB2312" w:cs="仿宋_GB2312" w:hint="eastAsia"/>
          <w:sz w:val="32"/>
          <w:szCs w:val="32"/>
        </w:rPr>
        <w:t>年北京市中小学生电子与信息创意实践活动。活动由北京学生活动管理中心、西城区教育委员会承办，北京市宣武青少年科学技术馆负责组织实施。</w:t>
      </w:r>
    </w:p>
    <w:p w:rsidR="007A3425" w:rsidRPr="00442FA6" w:rsidRDefault="007A3425" w:rsidP="00442FA6">
      <w:pPr>
        <w:ind w:firstLine="645"/>
        <w:rPr>
          <w:rFonts w:ascii="仿宋_GB2312" w:eastAsia="仿宋_GB2312"/>
          <w:sz w:val="32"/>
          <w:szCs w:val="32"/>
        </w:rPr>
      </w:pPr>
      <w:r w:rsidRPr="00442FA6">
        <w:rPr>
          <w:rFonts w:ascii="仿宋_GB2312" w:eastAsia="仿宋_GB2312" w:cs="仿宋_GB2312" w:hint="eastAsia"/>
          <w:sz w:val="32"/>
          <w:szCs w:val="32"/>
        </w:rPr>
        <w:t>现将</w:t>
      </w:r>
      <w:r w:rsidRPr="00442FA6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/>
          <w:sz w:val="32"/>
          <w:szCs w:val="32"/>
        </w:rPr>
        <w:t>20</w:t>
      </w:r>
      <w:r w:rsidRPr="00442FA6">
        <w:rPr>
          <w:rFonts w:ascii="仿宋_GB2312" w:eastAsia="仿宋_GB2312" w:cs="仿宋_GB2312" w:hint="eastAsia"/>
          <w:sz w:val="32"/>
          <w:szCs w:val="32"/>
        </w:rPr>
        <w:t>年北京市中小学生电子与信息创意实践活动方案印发给你们，请按照要求安排专人负</w:t>
      </w:r>
      <w:bookmarkStart w:id="0" w:name="_GoBack"/>
      <w:bookmarkEnd w:id="0"/>
      <w:r w:rsidRPr="00442FA6">
        <w:rPr>
          <w:rFonts w:ascii="仿宋_GB2312" w:eastAsia="仿宋_GB2312" w:cs="仿宋_GB2312" w:hint="eastAsia"/>
          <w:sz w:val="32"/>
          <w:szCs w:val="32"/>
        </w:rPr>
        <w:t>责本区活动的组织协调，做好活动安全预案，</w:t>
      </w:r>
      <w:r>
        <w:rPr>
          <w:rFonts w:ascii="仿宋_GB2312" w:eastAsia="仿宋_GB2312" w:cs="仿宋_GB2312" w:hint="eastAsia"/>
          <w:sz w:val="32"/>
          <w:szCs w:val="32"/>
        </w:rPr>
        <w:t>落实疫情防控要求，</w:t>
      </w:r>
      <w:r w:rsidRPr="00442FA6">
        <w:rPr>
          <w:rFonts w:ascii="仿宋_GB2312" w:eastAsia="仿宋_GB2312" w:cs="仿宋_GB2312" w:hint="eastAsia"/>
          <w:sz w:val="32"/>
          <w:szCs w:val="32"/>
        </w:rPr>
        <w:t>确保活动安全。</w:t>
      </w:r>
    </w:p>
    <w:p w:rsidR="007A3425" w:rsidRDefault="007A3425" w:rsidP="00442FA6">
      <w:pPr>
        <w:ind w:firstLine="645"/>
        <w:rPr>
          <w:rFonts w:ascii="仿宋_GB2312" w:eastAsia="仿宋_GB2312"/>
          <w:sz w:val="32"/>
          <w:szCs w:val="32"/>
        </w:rPr>
      </w:pPr>
    </w:p>
    <w:p w:rsidR="007A3425" w:rsidRPr="004E7786" w:rsidRDefault="007A3425" w:rsidP="00442FA6">
      <w:pPr>
        <w:ind w:firstLine="645"/>
        <w:rPr>
          <w:rFonts w:ascii="仿宋_GB2312" w:eastAsia="仿宋_GB2312"/>
          <w:sz w:val="32"/>
          <w:szCs w:val="32"/>
        </w:rPr>
      </w:pPr>
      <w:r w:rsidRPr="004E7786">
        <w:rPr>
          <w:rFonts w:ascii="仿宋_GB2312" w:eastAsia="仿宋_GB2312" w:cs="仿宋_GB2312" w:hint="eastAsia"/>
          <w:sz w:val="32"/>
          <w:szCs w:val="32"/>
        </w:rPr>
        <w:t>附件：北京市中小学生电子与信息创意实践活动方案</w:t>
      </w:r>
    </w:p>
    <w:p w:rsidR="007A3425" w:rsidRPr="002E34EB" w:rsidRDefault="007A3425" w:rsidP="00D0703B">
      <w:pPr>
        <w:shd w:val="clear" w:color="auto" w:fill="FFFFFF"/>
        <w:snapToGrid w:val="0"/>
        <w:spacing w:line="560" w:lineRule="exact"/>
        <w:ind w:firstLineChars="200" w:firstLine="31680"/>
        <w:rPr>
          <w:rFonts w:ascii="??_GB2312" w:eastAsia="Times New Roman" w:hAnsi="仿宋"/>
          <w:color w:val="343434"/>
          <w:kern w:val="0"/>
          <w:sz w:val="24"/>
          <w:szCs w:val="24"/>
        </w:rPr>
      </w:pPr>
    </w:p>
    <w:p w:rsidR="007A3425" w:rsidRPr="002E34EB" w:rsidRDefault="007A3425" w:rsidP="00A903C6">
      <w:pPr>
        <w:snapToGrid w:val="0"/>
        <w:spacing w:line="560" w:lineRule="exact"/>
        <w:rPr>
          <w:rFonts w:ascii="??_GB2312" w:eastAsia="Times New Roman" w:hAnsi="仿宋"/>
          <w:color w:val="000000"/>
          <w:kern w:val="0"/>
          <w:sz w:val="22"/>
          <w:szCs w:val="22"/>
        </w:rPr>
      </w:pPr>
    </w:p>
    <w:p w:rsidR="007A3425" w:rsidRPr="00442FA6" w:rsidRDefault="007A3425" w:rsidP="00D0703B">
      <w:pPr>
        <w:shd w:val="clear" w:color="auto" w:fill="FFFFFF"/>
        <w:snapToGrid w:val="0"/>
        <w:spacing w:line="560" w:lineRule="exact"/>
        <w:ind w:firstLineChars="1750" w:firstLine="31680"/>
        <w:rPr>
          <w:rFonts w:ascii="仿宋_GB2312" w:eastAsia="仿宋_GB2312" w:hAnsi="仿宋"/>
          <w:color w:val="343434"/>
          <w:kern w:val="0"/>
          <w:sz w:val="24"/>
          <w:szCs w:val="24"/>
        </w:rPr>
      </w:pPr>
      <w:r w:rsidRPr="00442FA6">
        <w:rPr>
          <w:rFonts w:ascii="仿宋_GB2312" w:eastAsia="仿宋_GB2312" w:hAnsi="仿宋" w:cs="仿宋_GB2312" w:hint="eastAsia"/>
          <w:color w:val="343434"/>
          <w:kern w:val="0"/>
          <w:sz w:val="32"/>
          <w:szCs w:val="32"/>
        </w:rPr>
        <w:t>北京学生活动管理中心</w:t>
      </w:r>
    </w:p>
    <w:p w:rsidR="007A3425" w:rsidRDefault="007A3425" w:rsidP="00F84058">
      <w:pPr>
        <w:shd w:val="clear" w:color="auto" w:fill="FFFFFF"/>
        <w:snapToGrid w:val="0"/>
        <w:spacing w:line="560" w:lineRule="exact"/>
        <w:ind w:firstLineChars="1837" w:firstLine="31680"/>
        <w:rPr>
          <w:rFonts w:ascii="宋体"/>
          <w:color w:val="343434"/>
          <w:kern w:val="0"/>
          <w:sz w:val="24"/>
          <w:szCs w:val="24"/>
        </w:rPr>
      </w:pPr>
      <w:r w:rsidRPr="00442FA6">
        <w:rPr>
          <w:rFonts w:ascii="仿宋_GB2312" w:eastAsia="仿宋_GB2312" w:hAnsi="仿宋" w:cs="仿宋_GB2312"/>
          <w:color w:val="343434"/>
          <w:kern w:val="0"/>
          <w:sz w:val="32"/>
          <w:szCs w:val="32"/>
        </w:rPr>
        <w:t>20</w:t>
      </w:r>
      <w:r>
        <w:rPr>
          <w:rFonts w:ascii="仿宋_GB2312" w:eastAsia="仿宋_GB2312" w:hAnsi="仿宋" w:cs="仿宋_GB2312"/>
          <w:color w:val="343434"/>
          <w:kern w:val="0"/>
          <w:sz w:val="32"/>
          <w:szCs w:val="32"/>
        </w:rPr>
        <w:t>20</w:t>
      </w:r>
      <w:r w:rsidRPr="00442FA6">
        <w:rPr>
          <w:rFonts w:ascii="仿宋_GB2312" w:eastAsia="仿宋_GB2312" w:hAnsi="仿宋" w:cs="仿宋_GB2312" w:hint="eastAsia"/>
          <w:color w:val="343434"/>
          <w:kern w:val="0"/>
          <w:sz w:val="32"/>
          <w:szCs w:val="32"/>
        </w:rPr>
        <w:t>年</w:t>
      </w:r>
      <w:r>
        <w:rPr>
          <w:rFonts w:ascii="仿宋_GB2312" w:eastAsia="仿宋_GB2312" w:hAnsi="仿宋" w:cs="仿宋_GB2312"/>
          <w:color w:val="343434"/>
          <w:kern w:val="0"/>
          <w:sz w:val="32"/>
          <w:szCs w:val="32"/>
        </w:rPr>
        <w:t>11</w:t>
      </w:r>
      <w:r w:rsidRPr="00442FA6">
        <w:rPr>
          <w:rFonts w:ascii="仿宋_GB2312" w:eastAsia="仿宋_GB2312" w:hAnsi="仿宋" w:cs="仿宋_GB2312" w:hint="eastAsia"/>
          <w:color w:val="343434"/>
          <w:kern w:val="0"/>
          <w:sz w:val="32"/>
          <w:szCs w:val="32"/>
        </w:rPr>
        <w:t>月</w:t>
      </w:r>
      <w:r>
        <w:rPr>
          <w:rFonts w:ascii="仿宋_GB2312" w:eastAsia="仿宋_GB2312" w:hAnsi="仿宋" w:cs="仿宋_GB2312"/>
          <w:color w:val="343434"/>
          <w:kern w:val="0"/>
          <w:sz w:val="32"/>
          <w:szCs w:val="32"/>
        </w:rPr>
        <w:t>5</w:t>
      </w:r>
      <w:r w:rsidRPr="00442FA6">
        <w:rPr>
          <w:rFonts w:ascii="仿宋_GB2312" w:eastAsia="仿宋_GB2312" w:hAnsi="仿宋" w:cs="仿宋_GB2312" w:hint="eastAsia"/>
          <w:color w:val="343434"/>
          <w:kern w:val="0"/>
          <w:sz w:val="32"/>
          <w:szCs w:val="32"/>
        </w:rPr>
        <w:t>日</w:t>
      </w:r>
    </w:p>
    <w:sectPr w:rsidR="007A3425" w:rsidSect="006F27F6">
      <w:pgSz w:w="11906" w:h="16838"/>
      <w:pgMar w:top="1304" w:right="1616" w:bottom="1304" w:left="1470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425" w:rsidRDefault="007A3425">
      <w:r>
        <w:separator/>
      </w:r>
    </w:p>
  </w:endnote>
  <w:endnote w:type="continuationSeparator" w:id="0">
    <w:p w:rsidR="007A3425" w:rsidRDefault="007A3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_GB2312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425" w:rsidRDefault="007A3425">
      <w:r>
        <w:separator/>
      </w:r>
    </w:p>
  </w:footnote>
  <w:footnote w:type="continuationSeparator" w:id="0">
    <w:p w:rsidR="007A3425" w:rsidRDefault="007A34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119D7"/>
    <w:multiLevelType w:val="multilevel"/>
    <w:tmpl w:val="35F119D7"/>
    <w:lvl w:ilvl="0">
      <w:start w:val="1"/>
      <w:numFmt w:val="decimal"/>
      <w:lvlText w:val="%1．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7D5F7CD"/>
    <w:multiLevelType w:val="singleLevel"/>
    <w:tmpl w:val="57D5F7CD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89ADB24"/>
    <w:multiLevelType w:val="singleLevel"/>
    <w:tmpl w:val="589ADB24"/>
    <w:lvl w:ilvl="0">
      <w:start w:val="5"/>
      <w:numFmt w:val="decimal"/>
      <w:suff w:val="nothing"/>
      <w:lvlText w:val="（%1）"/>
      <w:lvlJc w:val="left"/>
    </w:lvl>
  </w:abstractNum>
  <w:abstractNum w:abstractNumId="3">
    <w:nsid w:val="59A7BCBC"/>
    <w:multiLevelType w:val="singleLevel"/>
    <w:tmpl w:val="59A7BCBC"/>
    <w:lvl w:ilvl="0">
      <w:start w:val="5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742B"/>
    <w:rsid w:val="00004AC0"/>
    <w:rsid w:val="00026810"/>
    <w:rsid w:val="00035DA5"/>
    <w:rsid w:val="000424A5"/>
    <w:rsid w:val="000433CB"/>
    <w:rsid w:val="00043AC4"/>
    <w:rsid w:val="00051AAA"/>
    <w:rsid w:val="000527A0"/>
    <w:rsid w:val="0005345C"/>
    <w:rsid w:val="00076A29"/>
    <w:rsid w:val="00087879"/>
    <w:rsid w:val="000A19D1"/>
    <w:rsid w:val="000D56DE"/>
    <w:rsid w:val="000F01BD"/>
    <w:rsid w:val="000F73E9"/>
    <w:rsid w:val="0010063F"/>
    <w:rsid w:val="00101E2F"/>
    <w:rsid w:val="0010535C"/>
    <w:rsid w:val="0011014E"/>
    <w:rsid w:val="001165F1"/>
    <w:rsid w:val="00122F64"/>
    <w:rsid w:val="00140FBF"/>
    <w:rsid w:val="00157160"/>
    <w:rsid w:val="00165C37"/>
    <w:rsid w:val="001E5C81"/>
    <w:rsid w:val="002224BA"/>
    <w:rsid w:val="002225DD"/>
    <w:rsid w:val="0027118D"/>
    <w:rsid w:val="00274B6B"/>
    <w:rsid w:val="00275094"/>
    <w:rsid w:val="00276458"/>
    <w:rsid w:val="00277362"/>
    <w:rsid w:val="0027736C"/>
    <w:rsid w:val="0028075C"/>
    <w:rsid w:val="00285DE9"/>
    <w:rsid w:val="002903D7"/>
    <w:rsid w:val="0029742B"/>
    <w:rsid w:val="002C0B72"/>
    <w:rsid w:val="002E1C9F"/>
    <w:rsid w:val="002E34EB"/>
    <w:rsid w:val="002F33D0"/>
    <w:rsid w:val="00302A11"/>
    <w:rsid w:val="00324DCB"/>
    <w:rsid w:val="003369BC"/>
    <w:rsid w:val="003506E7"/>
    <w:rsid w:val="00364913"/>
    <w:rsid w:val="00371097"/>
    <w:rsid w:val="00381D8F"/>
    <w:rsid w:val="00381E00"/>
    <w:rsid w:val="003A1728"/>
    <w:rsid w:val="003B0695"/>
    <w:rsid w:val="003B1DAB"/>
    <w:rsid w:val="003C22CD"/>
    <w:rsid w:val="003E747E"/>
    <w:rsid w:val="003F5420"/>
    <w:rsid w:val="00405509"/>
    <w:rsid w:val="0041221B"/>
    <w:rsid w:val="00412537"/>
    <w:rsid w:val="00430292"/>
    <w:rsid w:val="0043561B"/>
    <w:rsid w:val="00442FA6"/>
    <w:rsid w:val="00445E9B"/>
    <w:rsid w:val="004518EF"/>
    <w:rsid w:val="00464564"/>
    <w:rsid w:val="00486BC0"/>
    <w:rsid w:val="0049267C"/>
    <w:rsid w:val="0049344E"/>
    <w:rsid w:val="004A1826"/>
    <w:rsid w:val="004B4C26"/>
    <w:rsid w:val="004B6BF5"/>
    <w:rsid w:val="004C40A6"/>
    <w:rsid w:val="004E515C"/>
    <w:rsid w:val="004E7786"/>
    <w:rsid w:val="0051373C"/>
    <w:rsid w:val="005328B1"/>
    <w:rsid w:val="00550834"/>
    <w:rsid w:val="005924A7"/>
    <w:rsid w:val="005B2C95"/>
    <w:rsid w:val="005C06B3"/>
    <w:rsid w:val="005C629B"/>
    <w:rsid w:val="005D78B0"/>
    <w:rsid w:val="005E260A"/>
    <w:rsid w:val="005F08A9"/>
    <w:rsid w:val="00620A06"/>
    <w:rsid w:val="00623DBD"/>
    <w:rsid w:val="00637226"/>
    <w:rsid w:val="00640564"/>
    <w:rsid w:val="00663554"/>
    <w:rsid w:val="00673D7A"/>
    <w:rsid w:val="00696401"/>
    <w:rsid w:val="006E5BDA"/>
    <w:rsid w:val="006F27F6"/>
    <w:rsid w:val="006F4FF5"/>
    <w:rsid w:val="007055F0"/>
    <w:rsid w:val="007154FA"/>
    <w:rsid w:val="0071734E"/>
    <w:rsid w:val="00764EC4"/>
    <w:rsid w:val="00774AFF"/>
    <w:rsid w:val="0079248B"/>
    <w:rsid w:val="00794752"/>
    <w:rsid w:val="007A3425"/>
    <w:rsid w:val="007C07C2"/>
    <w:rsid w:val="007F40B6"/>
    <w:rsid w:val="00803B17"/>
    <w:rsid w:val="00811400"/>
    <w:rsid w:val="00855B1D"/>
    <w:rsid w:val="00866CA9"/>
    <w:rsid w:val="00887505"/>
    <w:rsid w:val="00887F02"/>
    <w:rsid w:val="008B175F"/>
    <w:rsid w:val="008C518A"/>
    <w:rsid w:val="008D1877"/>
    <w:rsid w:val="008E5F5C"/>
    <w:rsid w:val="00904779"/>
    <w:rsid w:val="00912352"/>
    <w:rsid w:val="00921549"/>
    <w:rsid w:val="00933311"/>
    <w:rsid w:val="00961EF5"/>
    <w:rsid w:val="00983D3B"/>
    <w:rsid w:val="009A3035"/>
    <w:rsid w:val="009A6B63"/>
    <w:rsid w:val="009C276A"/>
    <w:rsid w:val="009C485F"/>
    <w:rsid w:val="009C7703"/>
    <w:rsid w:val="009D1C1E"/>
    <w:rsid w:val="009D2923"/>
    <w:rsid w:val="009F0F80"/>
    <w:rsid w:val="009F6619"/>
    <w:rsid w:val="00A02ED4"/>
    <w:rsid w:val="00A37E9D"/>
    <w:rsid w:val="00A51FDC"/>
    <w:rsid w:val="00A75F2B"/>
    <w:rsid w:val="00A903C6"/>
    <w:rsid w:val="00AC07A4"/>
    <w:rsid w:val="00AC5FF4"/>
    <w:rsid w:val="00AC70DC"/>
    <w:rsid w:val="00AE7517"/>
    <w:rsid w:val="00AF0409"/>
    <w:rsid w:val="00AF4299"/>
    <w:rsid w:val="00B13169"/>
    <w:rsid w:val="00B40646"/>
    <w:rsid w:val="00B539AC"/>
    <w:rsid w:val="00B62501"/>
    <w:rsid w:val="00B80A34"/>
    <w:rsid w:val="00B8529B"/>
    <w:rsid w:val="00BA3934"/>
    <w:rsid w:val="00BB29D9"/>
    <w:rsid w:val="00BD2D77"/>
    <w:rsid w:val="00BE2F96"/>
    <w:rsid w:val="00BF01D3"/>
    <w:rsid w:val="00BF6490"/>
    <w:rsid w:val="00C841AF"/>
    <w:rsid w:val="00CA1520"/>
    <w:rsid w:val="00CB0522"/>
    <w:rsid w:val="00CE063D"/>
    <w:rsid w:val="00D0703B"/>
    <w:rsid w:val="00D11F40"/>
    <w:rsid w:val="00D34BD3"/>
    <w:rsid w:val="00D54F7E"/>
    <w:rsid w:val="00D67F40"/>
    <w:rsid w:val="00D7323F"/>
    <w:rsid w:val="00DA65C9"/>
    <w:rsid w:val="00DB794B"/>
    <w:rsid w:val="00DC6D08"/>
    <w:rsid w:val="00DC6D8C"/>
    <w:rsid w:val="00E05CED"/>
    <w:rsid w:val="00E14EF1"/>
    <w:rsid w:val="00E2122E"/>
    <w:rsid w:val="00E2237D"/>
    <w:rsid w:val="00E226FA"/>
    <w:rsid w:val="00E37C17"/>
    <w:rsid w:val="00E45737"/>
    <w:rsid w:val="00E556F5"/>
    <w:rsid w:val="00E70A75"/>
    <w:rsid w:val="00E821B2"/>
    <w:rsid w:val="00E848D8"/>
    <w:rsid w:val="00E91370"/>
    <w:rsid w:val="00E938A1"/>
    <w:rsid w:val="00EA03E7"/>
    <w:rsid w:val="00EA2D65"/>
    <w:rsid w:val="00EB46CB"/>
    <w:rsid w:val="00EE3EB3"/>
    <w:rsid w:val="00F11F4D"/>
    <w:rsid w:val="00F31744"/>
    <w:rsid w:val="00F46B6F"/>
    <w:rsid w:val="00F66184"/>
    <w:rsid w:val="00F82233"/>
    <w:rsid w:val="00F84058"/>
    <w:rsid w:val="00F9404D"/>
    <w:rsid w:val="00FB3F41"/>
    <w:rsid w:val="00FB54F7"/>
    <w:rsid w:val="00FE4F04"/>
    <w:rsid w:val="02DD211C"/>
    <w:rsid w:val="03520353"/>
    <w:rsid w:val="04012BD4"/>
    <w:rsid w:val="04A85E12"/>
    <w:rsid w:val="05AC3BFA"/>
    <w:rsid w:val="05E5396F"/>
    <w:rsid w:val="06364447"/>
    <w:rsid w:val="06EA724E"/>
    <w:rsid w:val="071A53D4"/>
    <w:rsid w:val="07900226"/>
    <w:rsid w:val="07C67896"/>
    <w:rsid w:val="07E61D92"/>
    <w:rsid w:val="09375F05"/>
    <w:rsid w:val="09B618D5"/>
    <w:rsid w:val="0AA67303"/>
    <w:rsid w:val="0AE16E0A"/>
    <w:rsid w:val="0BAB35E3"/>
    <w:rsid w:val="0EAF568F"/>
    <w:rsid w:val="0EFD2273"/>
    <w:rsid w:val="0F0842E5"/>
    <w:rsid w:val="0F9002CA"/>
    <w:rsid w:val="12885F71"/>
    <w:rsid w:val="14A53A4A"/>
    <w:rsid w:val="15E82BB5"/>
    <w:rsid w:val="16986592"/>
    <w:rsid w:val="16C15CEA"/>
    <w:rsid w:val="16C80266"/>
    <w:rsid w:val="17EB1ADF"/>
    <w:rsid w:val="19601C2E"/>
    <w:rsid w:val="1B786B27"/>
    <w:rsid w:val="1BF970E6"/>
    <w:rsid w:val="1C353EF7"/>
    <w:rsid w:val="1C873057"/>
    <w:rsid w:val="1D8C527F"/>
    <w:rsid w:val="1F705F9A"/>
    <w:rsid w:val="21D66B31"/>
    <w:rsid w:val="21EC3E17"/>
    <w:rsid w:val="22B9348C"/>
    <w:rsid w:val="23170B9B"/>
    <w:rsid w:val="237B40ED"/>
    <w:rsid w:val="23A66209"/>
    <w:rsid w:val="244E158C"/>
    <w:rsid w:val="2475250A"/>
    <w:rsid w:val="25DF16D4"/>
    <w:rsid w:val="26912190"/>
    <w:rsid w:val="276E7C54"/>
    <w:rsid w:val="289A1608"/>
    <w:rsid w:val="28F536C3"/>
    <w:rsid w:val="2935198D"/>
    <w:rsid w:val="29690C2B"/>
    <w:rsid w:val="2ADB6CD9"/>
    <w:rsid w:val="2B995742"/>
    <w:rsid w:val="2C58101B"/>
    <w:rsid w:val="2CF34B2F"/>
    <w:rsid w:val="2D2064BD"/>
    <w:rsid w:val="2EAA6DE0"/>
    <w:rsid w:val="2F4C5065"/>
    <w:rsid w:val="2FAD1BB2"/>
    <w:rsid w:val="30FA643C"/>
    <w:rsid w:val="32841562"/>
    <w:rsid w:val="3377343F"/>
    <w:rsid w:val="33F81DF9"/>
    <w:rsid w:val="33FA354F"/>
    <w:rsid w:val="341B1D9A"/>
    <w:rsid w:val="354D42D4"/>
    <w:rsid w:val="35AD33BF"/>
    <w:rsid w:val="35EE35C0"/>
    <w:rsid w:val="36554E14"/>
    <w:rsid w:val="368E1156"/>
    <w:rsid w:val="38152CCA"/>
    <w:rsid w:val="39CF5DEB"/>
    <w:rsid w:val="3A0D7B8F"/>
    <w:rsid w:val="3B4B5B71"/>
    <w:rsid w:val="3B610E4B"/>
    <w:rsid w:val="3B9A2AD1"/>
    <w:rsid w:val="3C7D2AAD"/>
    <w:rsid w:val="3E2C1BA7"/>
    <w:rsid w:val="3EA90DCA"/>
    <w:rsid w:val="3F1914D3"/>
    <w:rsid w:val="401E2BAE"/>
    <w:rsid w:val="402A3BEB"/>
    <w:rsid w:val="4142181B"/>
    <w:rsid w:val="42237C6A"/>
    <w:rsid w:val="42F04412"/>
    <w:rsid w:val="438F7E2E"/>
    <w:rsid w:val="44E935B3"/>
    <w:rsid w:val="44F96038"/>
    <w:rsid w:val="453B1CD0"/>
    <w:rsid w:val="45626860"/>
    <w:rsid w:val="464E63CC"/>
    <w:rsid w:val="4A2050FA"/>
    <w:rsid w:val="4A46516E"/>
    <w:rsid w:val="4A7E4D7A"/>
    <w:rsid w:val="4E815B76"/>
    <w:rsid w:val="4FB11A60"/>
    <w:rsid w:val="4FB672BC"/>
    <w:rsid w:val="4FCA3272"/>
    <w:rsid w:val="51092EF9"/>
    <w:rsid w:val="51EB5A4F"/>
    <w:rsid w:val="529555AF"/>
    <w:rsid w:val="551404A5"/>
    <w:rsid w:val="559F60E4"/>
    <w:rsid w:val="55F317D3"/>
    <w:rsid w:val="57375EB9"/>
    <w:rsid w:val="579C7EA9"/>
    <w:rsid w:val="58193D49"/>
    <w:rsid w:val="583436F7"/>
    <w:rsid w:val="58B51DCE"/>
    <w:rsid w:val="59A940DA"/>
    <w:rsid w:val="5BA42182"/>
    <w:rsid w:val="5BD21EEE"/>
    <w:rsid w:val="5C74100D"/>
    <w:rsid w:val="5C7C25FE"/>
    <w:rsid w:val="5D290709"/>
    <w:rsid w:val="5F330738"/>
    <w:rsid w:val="606E0114"/>
    <w:rsid w:val="63895B9B"/>
    <w:rsid w:val="64ED39F3"/>
    <w:rsid w:val="653B4A65"/>
    <w:rsid w:val="65D57172"/>
    <w:rsid w:val="679967FA"/>
    <w:rsid w:val="68AD03C5"/>
    <w:rsid w:val="68BC67FF"/>
    <w:rsid w:val="6A6A5E8A"/>
    <w:rsid w:val="6AA63654"/>
    <w:rsid w:val="6B1C2B10"/>
    <w:rsid w:val="6B2852F5"/>
    <w:rsid w:val="6B8D6B4A"/>
    <w:rsid w:val="6BE425FA"/>
    <w:rsid w:val="6C0D12BC"/>
    <w:rsid w:val="6C5C22A4"/>
    <w:rsid w:val="6CAB2A21"/>
    <w:rsid w:val="6DAE2D70"/>
    <w:rsid w:val="6DC85B38"/>
    <w:rsid w:val="6EDA23EB"/>
    <w:rsid w:val="72192254"/>
    <w:rsid w:val="73CF6F12"/>
    <w:rsid w:val="745479A8"/>
    <w:rsid w:val="769D5A0A"/>
    <w:rsid w:val="76D052DA"/>
    <w:rsid w:val="773F3141"/>
    <w:rsid w:val="77963DA1"/>
    <w:rsid w:val="78707ED5"/>
    <w:rsid w:val="79071E1E"/>
    <w:rsid w:val="79776653"/>
    <w:rsid w:val="79AD0190"/>
    <w:rsid w:val="79CF1369"/>
    <w:rsid w:val="7A3B1364"/>
    <w:rsid w:val="7A9143B4"/>
    <w:rsid w:val="7AA929C9"/>
    <w:rsid w:val="7B7A0CF9"/>
    <w:rsid w:val="7B94788B"/>
    <w:rsid w:val="7CAD5FD4"/>
    <w:rsid w:val="7DAF4195"/>
    <w:rsid w:val="7DC407EB"/>
    <w:rsid w:val="7E76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E00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381E00"/>
    <w:pPr>
      <w:ind w:leftChars="2500" w:left="100"/>
    </w:pPr>
    <w:rPr>
      <w:sz w:val="24"/>
      <w:szCs w:val="24"/>
    </w:rPr>
  </w:style>
  <w:style w:type="character" w:customStyle="1" w:styleId="DateChar">
    <w:name w:val="Date Char"/>
    <w:basedOn w:val="DefaultParagraphFont"/>
    <w:link w:val="Date"/>
    <w:uiPriority w:val="99"/>
    <w:locked/>
    <w:rsid w:val="00381E00"/>
    <w:rPr>
      <w:kern w:val="2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81E00"/>
    <w:pPr>
      <w:adjustRightInd w:val="0"/>
      <w:snapToGrid w:val="0"/>
      <w:spacing w:line="300" w:lineRule="auto"/>
      <w:ind w:firstLineChars="200" w:firstLine="560"/>
    </w:pPr>
    <w:rPr>
      <w:rFonts w:ascii="宋体" w:cs="宋体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81E00"/>
    <w:rPr>
      <w:rFonts w:ascii="宋体" w:eastAsia="宋体" w:cs="宋体"/>
      <w:kern w:val="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81E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81E00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381E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81E00"/>
    <w:rPr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381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81E00"/>
    <w:rPr>
      <w:kern w:val="2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381E00"/>
    <w:pPr>
      <w:widowControl/>
    </w:pPr>
    <w:rPr>
      <w:kern w:val="0"/>
      <w:sz w:val="32"/>
      <w:szCs w:val="32"/>
    </w:rPr>
  </w:style>
  <w:style w:type="character" w:styleId="Strong">
    <w:name w:val="Strong"/>
    <w:basedOn w:val="DefaultParagraphFont"/>
    <w:uiPriority w:val="99"/>
    <w:qFormat/>
    <w:rsid w:val="00381E00"/>
    <w:rPr>
      <w:b/>
      <w:bCs/>
    </w:rPr>
  </w:style>
  <w:style w:type="character" w:styleId="Hyperlink">
    <w:name w:val="Hyperlink"/>
    <w:basedOn w:val="DefaultParagraphFont"/>
    <w:uiPriority w:val="99"/>
    <w:rsid w:val="00381E00"/>
    <w:rPr>
      <w:color w:val="0000FF"/>
      <w:u w:val="single"/>
    </w:rPr>
  </w:style>
  <w:style w:type="paragraph" w:customStyle="1" w:styleId="p0">
    <w:name w:val="p0"/>
    <w:basedOn w:val="Normal"/>
    <w:uiPriority w:val="99"/>
    <w:rsid w:val="00381E00"/>
    <w:pPr>
      <w:widowControl/>
    </w:pPr>
    <w:rPr>
      <w:kern w:val="0"/>
    </w:rPr>
  </w:style>
  <w:style w:type="character" w:customStyle="1" w:styleId="2Char1">
    <w:name w:val="正文文本缩进 2 Char1"/>
    <w:uiPriority w:val="99"/>
    <w:rsid w:val="00381E00"/>
    <w:rPr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56</Words>
  <Characters>325</Characters>
  <Application>Microsoft Office Outlook</Application>
  <DocSecurity>0</DocSecurity>
  <Lines>0</Lines>
  <Paragraphs>0</Paragraphs>
  <ScaleCrop>false</ScaleCrop>
  <Company>tmc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北京学生活动管理中心</dc:title>
  <dc:subject/>
  <dc:creator>qz</dc:creator>
  <cp:keywords/>
  <dc:description/>
  <cp:lastModifiedBy>goalong</cp:lastModifiedBy>
  <cp:revision>3</cp:revision>
  <cp:lastPrinted>1900-12-31T16:00:00Z</cp:lastPrinted>
  <dcterms:created xsi:type="dcterms:W3CDTF">2020-11-05T04:04:00Z</dcterms:created>
  <dcterms:modified xsi:type="dcterms:W3CDTF">2020-11-08T03:03:00Z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